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2EE8" w:rsidRDefault="00592EE8" w:rsidP="00592EE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William SCHERLOND (</w:t>
      </w:r>
      <w:proofErr w:type="gramStart"/>
      <w:r>
        <w:rPr>
          <w:u w:val="single"/>
        </w:rPr>
        <w:t>SHERLOND)</w:t>
      </w:r>
      <w:r>
        <w:t xml:space="preserve">   </w:t>
      </w:r>
      <w:proofErr w:type="gramEnd"/>
      <w:r>
        <w:t xml:space="preserve">   (fl.1494-5)</w:t>
      </w:r>
    </w:p>
    <w:p w:rsidR="00592EE8" w:rsidRDefault="00592EE8" w:rsidP="00592EE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Bridge, Kent.</w:t>
      </w:r>
    </w:p>
    <w:p w:rsidR="00592EE8" w:rsidRDefault="00592EE8" w:rsidP="00592EE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92EE8" w:rsidRDefault="00592EE8" w:rsidP="00592EE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92EE8" w:rsidRDefault="00592EE8" w:rsidP="00592EE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        1494-5</w:t>
      </w:r>
      <w:r>
        <w:tab/>
        <w:t>He made his Will.   (Plomer p.430)</w:t>
      </w:r>
    </w:p>
    <w:p w:rsidR="00592EE8" w:rsidRDefault="00592EE8" w:rsidP="00592EE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92EE8" w:rsidRDefault="00592EE8" w:rsidP="00592EE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92EE8" w:rsidRPr="003E2BF2" w:rsidRDefault="00592EE8" w:rsidP="00592EE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12 November 2016</w:t>
      </w:r>
    </w:p>
    <w:p w:rsidR="006B2F86" w:rsidRPr="00E71FC3" w:rsidRDefault="00592EE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2EE8" w:rsidRDefault="00592EE8" w:rsidP="00E71FC3">
      <w:pPr>
        <w:spacing w:after="0" w:line="240" w:lineRule="auto"/>
      </w:pPr>
      <w:r>
        <w:separator/>
      </w:r>
    </w:p>
  </w:endnote>
  <w:endnote w:type="continuationSeparator" w:id="0">
    <w:p w:rsidR="00592EE8" w:rsidRDefault="00592EE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2EE8" w:rsidRDefault="00592EE8" w:rsidP="00E71FC3">
      <w:pPr>
        <w:spacing w:after="0" w:line="240" w:lineRule="auto"/>
      </w:pPr>
      <w:r>
        <w:separator/>
      </w:r>
    </w:p>
  </w:footnote>
  <w:footnote w:type="continuationSeparator" w:id="0">
    <w:p w:rsidR="00592EE8" w:rsidRDefault="00592EE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EE8"/>
    <w:rsid w:val="001A7C09"/>
    <w:rsid w:val="00592EE8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82FD49-EA32-489C-B87C-8EFEC1E22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2016-12-06T14:55:00Z</dcterms:created>
  <dcterms:modified xsi:type="dcterms:W3CDTF">2016-12-06T14:55:00Z</dcterms:modified>
</cp:coreProperties>
</file>